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CD7169" w:rsidP="006B4D49">
      <w:pPr>
        <w:jc w:val="center"/>
        <w:rPr>
          <w:b/>
          <w:bCs/>
          <w:shadow/>
          <w:sz w:val="40"/>
          <w:szCs w:val="40"/>
          <w:rtl/>
        </w:rPr>
      </w:pPr>
      <w:r w:rsidRPr="00CD7169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265F9D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يوسف</w:t>
            </w:r>
            <w:r w:rsidR="00430560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هاني عبد الرحيم الدلو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430560" w:rsidRDefault="00265F9D" w:rsidP="0043056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Yousef</w:t>
            </w:r>
            <w:r w:rsidR="00430560" w:rsidRPr="00430560">
              <w:rPr>
                <w:rFonts w:cs="Simplified Arabic"/>
                <w:sz w:val="28"/>
                <w:szCs w:val="28"/>
                <w:lang w:eastAsia="en-US"/>
              </w:rPr>
              <w:t xml:space="preserve"> Hani Abdel Rahim A</w:t>
            </w:r>
            <w:r w:rsidR="00430560"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265F9D" w:rsidP="009A0337">
            <w:pPr>
              <w:jc w:val="center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26/12/2011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430560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6/1/2016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430560" w:rsidP="0043056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Manal Nafee </w:t>
            </w:r>
            <w:r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430560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نافع الدلو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430560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Manal Nafee </w:t>
            </w:r>
            <w:r w:rsidRPr="00430560">
              <w:rPr>
                <w:rFonts w:cs="Simplified Arabic"/>
                <w:sz w:val="28"/>
                <w:szCs w:val="28"/>
                <w:lang w:eastAsia="en-US"/>
              </w:rPr>
              <w:t>A</w:t>
            </w:r>
            <w:r>
              <w:rPr>
                <w:rFonts w:cs="Simplified Arabic"/>
                <w:sz w:val="28"/>
                <w:szCs w:val="28"/>
                <w:lang w:eastAsia="en-US"/>
              </w:rPr>
              <w:t>l-Dalou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430560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نافع الدلو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430560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430560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rPr>
                <w:rFonts w:cs="Simplified Arabic"/>
                <w:sz w:val="28"/>
                <w:szCs w:val="28"/>
                <w:lang w:eastAsia="en-US"/>
              </w:rPr>
              <w:t>- EL-Nafeq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430560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 - النفق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430560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430560" w:rsidRPr="0009098A" w:rsidRDefault="00265F9D" w:rsidP="00265F9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First</w:t>
            </w:r>
            <w:r w:rsidR="00430560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430560"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  <w:p w:rsidR="003A2552" w:rsidRPr="0009098A" w:rsidRDefault="003A2552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265F9D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أول</w:t>
            </w:r>
            <w:r w:rsidR="00430560"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 اتبدائي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E33" w:rsidRDefault="003B1E33">
      <w:r>
        <w:separator/>
      </w:r>
    </w:p>
  </w:endnote>
  <w:endnote w:type="continuationSeparator" w:id="1">
    <w:p w:rsidR="003B1E33" w:rsidRDefault="003B1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CD7169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E33" w:rsidRDefault="003B1E33">
      <w:r>
        <w:separator/>
      </w:r>
    </w:p>
  </w:footnote>
  <w:footnote w:type="continuationSeparator" w:id="1">
    <w:p w:rsidR="003B1E33" w:rsidRDefault="003B1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CD7169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65F9D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B1E33"/>
    <w:rsid w:val="003E564E"/>
    <w:rsid w:val="003E7761"/>
    <w:rsid w:val="0041379C"/>
    <w:rsid w:val="00420806"/>
    <w:rsid w:val="00421281"/>
    <w:rsid w:val="00430560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D7169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5391E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42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1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3140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3199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7156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1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3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19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075509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0783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62365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1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2016-08-27T08:52:00Z</dcterms:created>
  <dcterms:modified xsi:type="dcterms:W3CDTF">2016-08-27T08:52:00Z</dcterms:modified>
</cp:coreProperties>
</file>